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F64771" w14:textId="5A5E96B2" w:rsidR="00841BCD" w:rsidRPr="008F786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F786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F786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F786B">
        <w:rPr>
          <w:rFonts w:ascii="Arial" w:eastAsia="SimSun" w:hAnsi="Arial" w:cs="Times New Roman"/>
          <w:b/>
          <w:sz w:val="24"/>
          <w:szCs w:val="20"/>
        </w:rPr>
        <w:t>WG4 Meeting #</w:t>
      </w:r>
      <w:r w:rsidR="00DE7064" w:rsidRPr="008F786B">
        <w:rPr>
          <w:rFonts w:ascii="Arial" w:eastAsia="SimSun" w:hAnsi="Arial" w:cs="Times New Roman"/>
          <w:b/>
          <w:sz w:val="24"/>
          <w:szCs w:val="20"/>
        </w:rPr>
        <w:t>1</w:t>
      </w:r>
      <w:r w:rsidR="00381F95" w:rsidRPr="008F786B">
        <w:rPr>
          <w:rFonts w:ascii="Arial" w:eastAsia="SimSun" w:hAnsi="Arial" w:cs="Times New Roman"/>
          <w:b/>
          <w:sz w:val="24"/>
          <w:szCs w:val="20"/>
        </w:rPr>
        <w:t>1</w:t>
      </w:r>
      <w:r w:rsidR="00F2616B">
        <w:rPr>
          <w:rFonts w:ascii="Arial" w:eastAsia="SimSun" w:hAnsi="Arial" w:cs="Times New Roman"/>
          <w:b/>
          <w:sz w:val="24"/>
          <w:szCs w:val="20"/>
        </w:rPr>
        <w:t>6</w:t>
      </w:r>
      <w:r w:rsidRPr="008F786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4A5AB5" w:rsidRPr="004A5AB5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R4-2509396</w:t>
      </w:r>
    </w:p>
    <w:bookmarkEnd w:id="0"/>
    <w:bookmarkEnd w:id="1"/>
    <w:p w14:paraId="481F6A87" w14:textId="77777777" w:rsidR="00B26A8A" w:rsidRPr="00B26A8A" w:rsidRDefault="00F2616B" w:rsidP="00B26A8A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BD3723">
        <w:rPr>
          <w:rFonts w:ascii="Arial" w:eastAsia="SimSun" w:hAnsi="Arial" w:cs="Times New Roman"/>
          <w:b/>
          <w:sz w:val="24"/>
          <w:szCs w:val="20"/>
        </w:rPr>
        <w:t>Bengaluru</w:t>
      </w:r>
      <w:r w:rsidR="00B26A8A" w:rsidRPr="00BD3723">
        <w:rPr>
          <w:rFonts w:ascii="Arial" w:eastAsia="SimSun" w:hAnsi="Arial" w:cs="Times New Roman"/>
          <w:b/>
          <w:sz w:val="24"/>
          <w:szCs w:val="20"/>
        </w:rPr>
        <w:t>,</w:t>
      </w:r>
      <w:r w:rsidR="00182687" w:rsidRPr="00BD3723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BD3723">
        <w:rPr>
          <w:rFonts w:ascii="Arial" w:eastAsia="SimSun" w:hAnsi="Arial" w:cs="Times New Roman"/>
          <w:b/>
          <w:sz w:val="24"/>
          <w:szCs w:val="20"/>
        </w:rPr>
        <w:t>India</w:t>
      </w:r>
      <w:r w:rsidR="00182687" w:rsidRPr="00BD3723">
        <w:rPr>
          <w:rFonts w:ascii="Arial" w:eastAsia="SimSun" w:hAnsi="Arial" w:cs="Times New Roman"/>
          <w:b/>
          <w:sz w:val="24"/>
          <w:szCs w:val="20"/>
        </w:rPr>
        <w:t>,</w:t>
      </w:r>
      <w:r w:rsidR="00B26A8A" w:rsidRPr="00BD3723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407BDE" w:rsidRPr="00BD3723">
        <w:rPr>
          <w:rFonts w:ascii="Arial" w:eastAsia="SimSun" w:hAnsi="Arial" w:cs="Times New Roman"/>
          <w:b/>
          <w:sz w:val="24"/>
          <w:szCs w:val="20"/>
        </w:rPr>
        <w:t>August</w:t>
      </w:r>
      <w:r w:rsidR="00B26A8A" w:rsidRPr="00B26A8A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25</w:t>
      </w:r>
      <w:r w:rsidRPr="00F2616B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 w:rsidR="00B26A8A" w:rsidRPr="00B26A8A">
        <w:rPr>
          <w:rFonts w:ascii="Arial" w:eastAsia="SimSun" w:hAnsi="Arial" w:cs="Times New Roman"/>
          <w:b/>
          <w:sz w:val="24"/>
          <w:szCs w:val="20"/>
        </w:rPr>
        <w:t xml:space="preserve"> –</w:t>
      </w:r>
      <w:r w:rsidR="00407BDE">
        <w:rPr>
          <w:rFonts w:ascii="Arial" w:eastAsia="SimSun" w:hAnsi="Arial" w:cs="Times New Roman"/>
          <w:b/>
          <w:sz w:val="24"/>
          <w:szCs w:val="20"/>
        </w:rPr>
        <w:t xml:space="preserve"> August </w:t>
      </w:r>
      <w:r>
        <w:rPr>
          <w:rFonts w:ascii="Arial" w:eastAsia="SimSun" w:hAnsi="Arial" w:cs="Times New Roman"/>
          <w:b/>
          <w:sz w:val="24"/>
          <w:szCs w:val="20"/>
        </w:rPr>
        <w:t>29</w:t>
      </w:r>
      <w:r w:rsidRPr="00F2616B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 w:rsidR="00B26A8A" w:rsidRPr="00B26A8A">
        <w:rPr>
          <w:rFonts w:ascii="Arial" w:eastAsia="SimSun" w:hAnsi="Arial" w:cs="Times New Roman"/>
          <w:b/>
          <w:sz w:val="24"/>
          <w:szCs w:val="20"/>
        </w:rPr>
        <w:t>, 2025</w:t>
      </w:r>
    </w:p>
    <w:p w14:paraId="7846AAE2" w14:textId="77777777" w:rsidR="00841BCD" w:rsidRPr="008F786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4A16AB3E" w14:textId="77777777" w:rsidR="00841BCD" w:rsidRPr="008F786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Source:</w:t>
      </w:r>
      <w:r w:rsidRPr="008F786B">
        <w:rPr>
          <w:rFonts w:ascii="Arial" w:eastAsia="Calibri" w:hAnsi="Arial" w:cs="Arial"/>
          <w:b/>
          <w:bCs/>
          <w:sz w:val="24"/>
        </w:rPr>
        <w:tab/>
        <w:t>Nokia</w:t>
      </w:r>
    </w:p>
    <w:p w14:paraId="62B44F33" w14:textId="11DF2DF5" w:rsidR="00841BCD" w:rsidRPr="008F786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Title: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362CCA">
        <w:rPr>
          <w:rFonts w:ascii="Arial" w:eastAsia="Calibri" w:hAnsi="Arial" w:cs="Arial"/>
          <w:b/>
          <w:bCs/>
          <w:sz w:val="24"/>
          <w:lang w:val="en-US"/>
        </w:rPr>
        <w:t>Simulation results for Spatial Channel Model for Demodulation Performance Requirements</w:t>
      </w:r>
    </w:p>
    <w:p w14:paraId="3A4F4406" w14:textId="3B3C6231" w:rsidR="00841BCD" w:rsidRPr="008F786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F786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F786B">
        <w:rPr>
          <w:rFonts w:ascii="Arial" w:eastAsia="MS Mincho" w:hAnsi="Arial" w:cs="Arial"/>
          <w:b/>
          <w:bCs/>
          <w:sz w:val="24"/>
          <w:szCs w:val="20"/>
        </w:rPr>
        <w:tab/>
      </w:r>
      <w:r w:rsidR="00362CCA">
        <w:rPr>
          <w:rFonts w:ascii="Arial" w:eastAsia="MS Mincho" w:hAnsi="Arial" w:cs="Arial"/>
          <w:b/>
          <w:bCs/>
          <w:sz w:val="24"/>
          <w:szCs w:val="20"/>
        </w:rPr>
        <w:t>7.12.3</w:t>
      </w:r>
    </w:p>
    <w:p w14:paraId="0DF1749F" w14:textId="2B8C9F02" w:rsidR="00E323E9" w:rsidRPr="008F786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Document for: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362CCA">
        <w:rPr>
          <w:rFonts w:ascii="Arial" w:eastAsia="Calibri" w:hAnsi="Arial" w:cs="Arial"/>
          <w:b/>
          <w:bCs/>
          <w:sz w:val="24"/>
        </w:rPr>
        <w:t>Information</w:t>
      </w:r>
    </w:p>
    <w:p w14:paraId="0313B475" w14:textId="77777777" w:rsidR="00841BCD" w:rsidRPr="008F786B" w:rsidRDefault="00841BCD" w:rsidP="00A37002">
      <w:pPr>
        <w:pStyle w:val="RAN4H1"/>
      </w:pPr>
      <w:bookmarkStart w:id="3" w:name="_Toc116995841"/>
      <w:r w:rsidRPr="008F786B">
        <w:t>Intro</w:t>
      </w:r>
      <w:r w:rsidRPr="008F786B">
        <w:rPr>
          <w:rStyle w:val="RAN4H1Char"/>
        </w:rPr>
        <w:t>ductio</w:t>
      </w:r>
      <w:r w:rsidRPr="008F786B">
        <w:t>n</w:t>
      </w:r>
      <w:bookmarkEnd w:id="3"/>
    </w:p>
    <w:p w14:paraId="5DC826DE" w14:textId="5E1B2355" w:rsidR="00362CCA" w:rsidRDefault="00362CCA" w:rsidP="00362CCA">
      <w:pPr>
        <w:rPr>
          <w:lang w:val="en-US"/>
        </w:rPr>
      </w:pPr>
      <w:r w:rsidRPr="00284626">
        <w:rPr>
          <w:lang w:val="en-US"/>
        </w:rPr>
        <w:t>This informative contribution is intended to help other interested parties to implement a T</w:t>
      </w:r>
      <w:r w:rsidR="004A5AB5">
        <w:rPr>
          <w:lang w:val="en-US"/>
        </w:rPr>
        <w:t>R </w:t>
      </w:r>
      <w:r w:rsidRPr="00284626">
        <w:rPr>
          <w:lang w:val="en-US"/>
        </w:rPr>
        <w:t>38.</w:t>
      </w:r>
      <w:r w:rsidR="004A5AB5">
        <w:rPr>
          <w:lang w:val="en-US"/>
        </w:rPr>
        <w:t>753</w:t>
      </w:r>
      <w:r w:rsidRPr="00284626">
        <w:rPr>
          <w:lang w:val="en-US"/>
        </w:rPr>
        <w:t xml:space="preserve"> based CDL channel model and enable alignment with our version. </w:t>
      </w:r>
    </w:p>
    <w:p w14:paraId="62880703" w14:textId="189B462D" w:rsidR="00362CCA" w:rsidRDefault="00362CCA" w:rsidP="00362CCA">
      <w:pPr>
        <w:rPr>
          <w:lang w:val="en-US"/>
        </w:rPr>
      </w:pPr>
      <w:r>
        <w:rPr>
          <w:lang w:val="en-US"/>
        </w:rPr>
        <w:t>It contains attachments to deliver our (alignment) simulation results in the expected results collection format.</w:t>
      </w:r>
      <w:r>
        <w:rPr>
          <w:lang w:val="en-US"/>
        </w:rPr>
        <w:tab/>
      </w:r>
      <w:r>
        <w:rPr>
          <w:lang w:val="en-US"/>
        </w:rPr>
        <w:br/>
        <w:t>The following spreadsheets are attached:</w:t>
      </w:r>
    </w:p>
    <w:p w14:paraId="1781DB4E" w14:textId="0D689312" w:rsidR="00362CCA" w:rsidRDefault="00362CCA" w:rsidP="00362CCA">
      <w:pPr>
        <w:pStyle w:val="ListParagraph"/>
        <w:numPr>
          <w:ilvl w:val="0"/>
          <w:numId w:val="29"/>
        </w:numPr>
        <w:rPr>
          <w:lang w:val="en-US"/>
        </w:rPr>
      </w:pPr>
      <w:r w:rsidRPr="00362CCA">
        <w:rPr>
          <w:lang w:val="en-US"/>
        </w:rPr>
        <w:t>Spreadsheet - Results collection table for NR SCM</w:t>
      </w:r>
      <w:r w:rsidRPr="23D592D7">
        <w:rPr>
          <w:lang w:val="en-US"/>
        </w:rPr>
        <w:t>, Nokia V01.xlsx</w:t>
      </w:r>
    </w:p>
    <w:p w14:paraId="08F0BF51" w14:textId="32E472AF" w:rsidR="00362CCA" w:rsidRDefault="00362CCA" w:rsidP="00362CCA">
      <w:pPr>
        <w:pStyle w:val="ListParagraph"/>
        <w:numPr>
          <w:ilvl w:val="0"/>
          <w:numId w:val="29"/>
        </w:numPr>
        <w:rPr>
          <w:lang w:val="en-US"/>
        </w:rPr>
      </w:pPr>
      <w:r>
        <w:rPr>
          <w:lang w:val="en-US"/>
        </w:rPr>
        <w:t xml:space="preserve">Spreadsheet - </w:t>
      </w:r>
      <w:proofErr w:type="spellStart"/>
      <w:r w:rsidRPr="00362CCA">
        <w:rPr>
          <w:lang w:val="en-US"/>
        </w:rPr>
        <w:t>SummaryAlignment_NR_SCM</w:t>
      </w:r>
      <w:proofErr w:type="spellEnd"/>
      <w:r w:rsidR="00A769A6">
        <w:rPr>
          <w:lang w:val="en-US"/>
        </w:rPr>
        <w:t xml:space="preserve"> R4-116</w:t>
      </w:r>
      <w:r>
        <w:rPr>
          <w:lang w:val="en-US"/>
        </w:rPr>
        <w:t xml:space="preserve">, </w:t>
      </w:r>
      <w:r w:rsidRPr="23D592D7">
        <w:rPr>
          <w:lang w:val="en-US"/>
        </w:rPr>
        <w:t>Nokia V01.xlsx</w:t>
      </w:r>
    </w:p>
    <w:p w14:paraId="6BC6F150" w14:textId="433A02E6" w:rsidR="00362CCA" w:rsidRDefault="00362CCA" w:rsidP="00362CCA">
      <w:pPr>
        <w:rPr>
          <w:lang w:val="en-US"/>
        </w:rPr>
      </w:pPr>
      <w:r>
        <w:rPr>
          <w:lang w:val="en-US"/>
        </w:rPr>
        <w:t xml:space="preserve">Simulation parameters match the summary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_Ref205648931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 xml:space="preserve"> with additional agreements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_Ref205648940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[2]</w:t>
      </w:r>
      <w:r>
        <w:rPr>
          <w:lang w:val="en-US"/>
        </w:rPr>
        <w:fldChar w:fldCharType="end"/>
      </w:r>
      <w:r>
        <w:rPr>
          <w:lang w:val="en-US"/>
        </w:rPr>
        <w:t>.</w:t>
      </w:r>
    </w:p>
    <w:p w14:paraId="4A2469D2" w14:textId="77777777" w:rsidR="00362CCA" w:rsidRDefault="00362CCA" w:rsidP="00362CCA">
      <w:pPr>
        <w:rPr>
          <w:lang w:val="en-US"/>
        </w:rPr>
      </w:pPr>
    </w:p>
    <w:p w14:paraId="71FC7C85" w14:textId="77777777" w:rsidR="00362CCA" w:rsidRDefault="00362CCA" w:rsidP="00362CCA">
      <w:pPr>
        <w:jc w:val="both"/>
        <w:rPr>
          <w:lang w:val="en-US"/>
        </w:rPr>
      </w:pPr>
      <w:r>
        <w:rPr>
          <w:lang w:val="en-US"/>
        </w:rPr>
        <w:t>No observations nor proposals are made in this simulation contribution.</w:t>
      </w:r>
    </w:p>
    <w:p w14:paraId="6AE2B227" w14:textId="77777777" w:rsidR="00362CCA" w:rsidRDefault="00362CCA" w:rsidP="005C23A4"/>
    <w:p w14:paraId="13769A92" w14:textId="77777777" w:rsidR="00362CCA" w:rsidRPr="008F786B" w:rsidRDefault="00362CCA" w:rsidP="005C23A4"/>
    <w:p w14:paraId="134F683C" w14:textId="697B8D67" w:rsidR="00B66B7D" w:rsidRDefault="00362CCA" w:rsidP="00B66B7D">
      <w:pPr>
        <w:pStyle w:val="RAN4H1"/>
      </w:pPr>
      <w:r>
        <w:t>Simulation results</w:t>
      </w:r>
    </w:p>
    <w:p w14:paraId="685E9332" w14:textId="31A4E268" w:rsidR="00637FBA" w:rsidRDefault="00362CCA" w:rsidP="00637FBA">
      <w:r>
        <w:t>Please see the attached spreadsheets for all simulation results.</w:t>
      </w:r>
    </w:p>
    <w:p w14:paraId="0F41D75C" w14:textId="77777777" w:rsidR="00637FBA" w:rsidRDefault="00637FBA" w:rsidP="00637FBA"/>
    <w:p w14:paraId="58594DA7" w14:textId="77777777" w:rsidR="00362CCA" w:rsidRPr="00637FBA" w:rsidRDefault="00362CCA" w:rsidP="00637FBA"/>
    <w:p w14:paraId="6BEF9100" w14:textId="77777777" w:rsidR="00381F95" w:rsidRPr="008F786B" w:rsidRDefault="00CD7492" w:rsidP="00936159">
      <w:pPr>
        <w:pStyle w:val="RAN4H1"/>
      </w:pPr>
      <w:bookmarkStart w:id="4" w:name="_Toc116995848"/>
      <w:r w:rsidRPr="008F786B">
        <w:t>Conclusion</w:t>
      </w:r>
      <w:bookmarkEnd w:id="4"/>
    </w:p>
    <w:p w14:paraId="49FE3154" w14:textId="77777777" w:rsidR="00362CCA" w:rsidRDefault="00362CCA" w:rsidP="00362CCA">
      <w:pPr>
        <w:rPr>
          <w:lang w:val="en-US"/>
        </w:rPr>
      </w:pPr>
      <w:bookmarkStart w:id="5" w:name="_Toc116995849"/>
      <w:r w:rsidRPr="006741F8">
        <w:rPr>
          <w:lang w:val="en-US"/>
        </w:rPr>
        <w:t xml:space="preserve">Within this contribution we have provided </w:t>
      </w:r>
      <w:r>
        <w:rPr>
          <w:lang w:val="en-US"/>
        </w:rPr>
        <w:t>s</w:t>
      </w:r>
      <w:r w:rsidRPr="006741F8">
        <w:rPr>
          <w:lang w:val="en-US"/>
        </w:rPr>
        <w:t xml:space="preserve">imulation </w:t>
      </w:r>
      <w:r>
        <w:rPr>
          <w:lang w:val="en-US"/>
        </w:rPr>
        <w:t>r</w:t>
      </w:r>
      <w:r w:rsidRPr="006741F8">
        <w:rPr>
          <w:lang w:val="en-US"/>
        </w:rPr>
        <w:t xml:space="preserve">esults and CDL </w:t>
      </w:r>
      <w:r>
        <w:rPr>
          <w:lang w:val="en-US"/>
        </w:rPr>
        <w:t>i</w:t>
      </w:r>
      <w:r w:rsidRPr="006741F8">
        <w:rPr>
          <w:lang w:val="en-US"/>
        </w:rPr>
        <w:t xml:space="preserve">mplementation </w:t>
      </w:r>
      <w:r>
        <w:rPr>
          <w:lang w:val="en-US"/>
        </w:rPr>
        <w:t xml:space="preserve">reference </w:t>
      </w:r>
      <w:r w:rsidRPr="006741F8">
        <w:rPr>
          <w:lang w:val="en-US"/>
        </w:rPr>
        <w:t xml:space="preserve">for </w:t>
      </w:r>
      <w:r>
        <w:rPr>
          <w:lang w:val="en-US"/>
        </w:rPr>
        <w:t xml:space="preserve">use in the </w:t>
      </w:r>
      <w:r w:rsidRPr="006741F8">
        <w:rPr>
          <w:lang w:val="en-US"/>
        </w:rPr>
        <w:t>Spatial Channel Model for Demodulation Performance Requirements</w:t>
      </w:r>
      <w:r>
        <w:rPr>
          <w:lang w:val="en-US"/>
        </w:rPr>
        <w:t xml:space="preserve"> study.</w:t>
      </w:r>
    </w:p>
    <w:p w14:paraId="7EFB506B" w14:textId="77777777" w:rsidR="00362CCA" w:rsidRDefault="00362CCA" w:rsidP="008C39F7"/>
    <w:p w14:paraId="2EAD5E2C" w14:textId="77777777" w:rsidR="00362CCA" w:rsidRDefault="00362CCA" w:rsidP="008C39F7"/>
    <w:p w14:paraId="17C70B03" w14:textId="77777777" w:rsidR="00362CCA" w:rsidRPr="008F786B" w:rsidRDefault="00362CCA" w:rsidP="008C39F7"/>
    <w:p w14:paraId="72E8680C" w14:textId="77777777" w:rsidR="003B659E" w:rsidRPr="00362CCA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362CCA">
        <w:t>References</w:t>
      </w:r>
      <w:bookmarkEnd w:id="5"/>
    </w:p>
    <w:p w14:paraId="58EC972F" w14:textId="17C8013A" w:rsidR="00E82B94" w:rsidRPr="00362CCA" w:rsidRDefault="00362CCA" w:rsidP="00D66188">
      <w:pPr>
        <w:pStyle w:val="ListParagraph"/>
        <w:numPr>
          <w:ilvl w:val="0"/>
          <w:numId w:val="21"/>
        </w:numPr>
        <w:ind w:right="-22"/>
      </w:pPr>
      <w:bookmarkStart w:id="6" w:name="_Ref114500673"/>
      <w:bookmarkStart w:id="7" w:name="_Ref205648931"/>
      <w:bookmarkEnd w:id="6"/>
      <w:r w:rsidRPr="00362CCA">
        <w:t>R4-2508622</w:t>
      </w:r>
      <w:r>
        <w:t xml:space="preserve">, </w:t>
      </w:r>
      <w:r w:rsidRPr="00362CCA">
        <w:t>Simulation assumptions for SCM</w:t>
      </w:r>
      <w:r>
        <w:t xml:space="preserve">, </w:t>
      </w:r>
      <w:r w:rsidRPr="00362CCA">
        <w:t xml:space="preserve">Huawei, </w:t>
      </w:r>
      <w:proofErr w:type="spellStart"/>
      <w:r w:rsidRPr="00362CCA">
        <w:t>HiSilicon</w:t>
      </w:r>
      <w:proofErr w:type="spellEnd"/>
      <w:r w:rsidRPr="00362CCA">
        <w:t>, MediaTek</w:t>
      </w:r>
      <w:r>
        <w:t>, RAN4#115.</w:t>
      </w:r>
      <w:bookmarkEnd w:id="7"/>
    </w:p>
    <w:p w14:paraId="0770C59D" w14:textId="2A0AFE9E" w:rsidR="00E82B94" w:rsidRPr="00362CCA" w:rsidRDefault="00362CCA" w:rsidP="00D66188">
      <w:pPr>
        <w:pStyle w:val="ListParagraph"/>
        <w:numPr>
          <w:ilvl w:val="0"/>
          <w:numId w:val="21"/>
        </w:numPr>
        <w:ind w:right="-22"/>
      </w:pPr>
      <w:bookmarkStart w:id="8" w:name="_Ref205648940"/>
      <w:r w:rsidRPr="00362CCA">
        <w:t>R4-2508776 Way Forward for [115][321] NR_SCM</w:t>
      </w:r>
      <w:r>
        <w:t xml:space="preserve">, </w:t>
      </w:r>
      <w:r w:rsidRPr="00362CCA">
        <w:t>Moderator (Nokia)</w:t>
      </w:r>
      <w:r>
        <w:t>, RAN4#115.</w:t>
      </w:r>
      <w:bookmarkEnd w:id="8"/>
    </w:p>
    <w:p w14:paraId="0C59BBDB" w14:textId="77777777" w:rsidR="00E43BF9" w:rsidRPr="008F786B" w:rsidRDefault="00E43BF9" w:rsidP="00E43BF9">
      <w:pPr>
        <w:ind w:right="-22"/>
      </w:pPr>
    </w:p>
    <w:sectPr w:rsidR="00E43BF9" w:rsidRPr="008F786B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1077C1" w14:textId="77777777" w:rsidR="00362CCA" w:rsidRDefault="00362CCA" w:rsidP="00001C9B">
      <w:pPr>
        <w:spacing w:after="0" w:line="240" w:lineRule="auto"/>
      </w:pPr>
      <w:r>
        <w:separator/>
      </w:r>
    </w:p>
  </w:endnote>
  <w:endnote w:type="continuationSeparator" w:id="0">
    <w:p w14:paraId="2FEDAE24" w14:textId="77777777" w:rsidR="00362CCA" w:rsidRDefault="00362CCA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D59A95" w14:textId="77777777" w:rsidR="00362CCA" w:rsidRDefault="00362CCA" w:rsidP="00001C9B">
      <w:pPr>
        <w:spacing w:after="0" w:line="240" w:lineRule="auto"/>
      </w:pPr>
      <w:r>
        <w:separator/>
      </w:r>
    </w:p>
  </w:footnote>
  <w:footnote w:type="continuationSeparator" w:id="0">
    <w:p w14:paraId="67155586" w14:textId="77777777" w:rsidR="00362CCA" w:rsidRDefault="00362CCA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86B43"/>
    <w:multiLevelType w:val="hybridMultilevel"/>
    <w:tmpl w:val="5378AFF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835040"/>
    <w:multiLevelType w:val="hybridMultilevel"/>
    <w:tmpl w:val="D8303C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CA781A"/>
    <w:multiLevelType w:val="hybridMultilevel"/>
    <w:tmpl w:val="8272D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945348">
    <w:abstractNumId w:val="1"/>
  </w:num>
  <w:num w:numId="2" w16cid:durableId="1469392472">
    <w:abstractNumId w:val="6"/>
  </w:num>
  <w:num w:numId="3" w16cid:durableId="1792749823">
    <w:abstractNumId w:val="11"/>
  </w:num>
  <w:num w:numId="4" w16cid:durableId="517735681">
    <w:abstractNumId w:val="5"/>
  </w:num>
  <w:num w:numId="5" w16cid:durableId="1142041724">
    <w:abstractNumId w:val="14"/>
  </w:num>
  <w:num w:numId="6" w16cid:durableId="80681869">
    <w:abstractNumId w:val="9"/>
  </w:num>
  <w:num w:numId="7" w16cid:durableId="1566528953">
    <w:abstractNumId w:val="10"/>
  </w:num>
  <w:num w:numId="8" w16cid:durableId="809788981">
    <w:abstractNumId w:val="10"/>
    <w:lvlOverride w:ilvl="0">
      <w:startOverride w:val="1"/>
    </w:lvlOverride>
  </w:num>
  <w:num w:numId="9" w16cid:durableId="1398822153">
    <w:abstractNumId w:val="10"/>
    <w:lvlOverride w:ilvl="0">
      <w:startOverride w:val="1"/>
    </w:lvlOverride>
  </w:num>
  <w:num w:numId="10" w16cid:durableId="1825466284">
    <w:abstractNumId w:val="10"/>
    <w:lvlOverride w:ilvl="0">
      <w:startOverride w:val="1"/>
    </w:lvlOverride>
  </w:num>
  <w:num w:numId="11" w16cid:durableId="1446922321">
    <w:abstractNumId w:val="9"/>
    <w:lvlOverride w:ilvl="0">
      <w:startOverride w:val="1"/>
    </w:lvlOverride>
  </w:num>
  <w:num w:numId="12" w16cid:durableId="122584543">
    <w:abstractNumId w:val="10"/>
    <w:lvlOverride w:ilvl="0">
      <w:startOverride w:val="1"/>
    </w:lvlOverride>
  </w:num>
  <w:num w:numId="13" w16cid:durableId="818807267">
    <w:abstractNumId w:val="9"/>
    <w:lvlOverride w:ilvl="0">
      <w:startOverride w:val="1"/>
    </w:lvlOverride>
  </w:num>
  <w:num w:numId="14" w16cid:durableId="883829348">
    <w:abstractNumId w:val="10"/>
    <w:lvlOverride w:ilvl="0">
      <w:startOverride w:val="1"/>
    </w:lvlOverride>
  </w:num>
  <w:num w:numId="15" w16cid:durableId="438372887">
    <w:abstractNumId w:val="15"/>
  </w:num>
  <w:num w:numId="16" w16cid:durableId="516113510">
    <w:abstractNumId w:val="4"/>
  </w:num>
  <w:num w:numId="17" w16cid:durableId="1456096507">
    <w:abstractNumId w:val="13"/>
  </w:num>
  <w:num w:numId="18" w16cid:durableId="1397970374">
    <w:abstractNumId w:val="13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8"/>
  </w:num>
  <w:num w:numId="21" w16cid:durableId="1659071369">
    <w:abstractNumId w:val="12"/>
  </w:num>
  <w:num w:numId="22" w16cid:durableId="1938362445">
    <w:abstractNumId w:val="9"/>
    <w:lvlOverride w:ilvl="0">
      <w:startOverride w:val="1"/>
    </w:lvlOverride>
  </w:num>
  <w:num w:numId="23" w16cid:durableId="913515990">
    <w:abstractNumId w:val="10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140414542">
    <w:abstractNumId w:val="16"/>
  </w:num>
  <w:num w:numId="28" w16cid:durableId="2095668156">
    <w:abstractNumId w:val="3"/>
  </w:num>
  <w:num w:numId="29" w16cid:durableId="987232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362CCA"/>
    <w:rsid w:val="00001C9B"/>
    <w:rsid w:val="000040DC"/>
    <w:rsid w:val="00011784"/>
    <w:rsid w:val="000151EF"/>
    <w:rsid w:val="000239F5"/>
    <w:rsid w:val="00033513"/>
    <w:rsid w:val="00061256"/>
    <w:rsid w:val="00072CCA"/>
    <w:rsid w:val="0007601C"/>
    <w:rsid w:val="00081544"/>
    <w:rsid w:val="0008612A"/>
    <w:rsid w:val="00090E18"/>
    <w:rsid w:val="000A10BC"/>
    <w:rsid w:val="000A7F53"/>
    <w:rsid w:val="000B0056"/>
    <w:rsid w:val="000C3C7B"/>
    <w:rsid w:val="000D0F93"/>
    <w:rsid w:val="00106416"/>
    <w:rsid w:val="00110481"/>
    <w:rsid w:val="001127C9"/>
    <w:rsid w:val="00114498"/>
    <w:rsid w:val="00115B88"/>
    <w:rsid w:val="00132F6A"/>
    <w:rsid w:val="00133913"/>
    <w:rsid w:val="00140221"/>
    <w:rsid w:val="00161913"/>
    <w:rsid w:val="001642FC"/>
    <w:rsid w:val="0016496B"/>
    <w:rsid w:val="001743E2"/>
    <w:rsid w:val="001745F8"/>
    <w:rsid w:val="00182687"/>
    <w:rsid w:val="001838CF"/>
    <w:rsid w:val="001868EE"/>
    <w:rsid w:val="00194AEC"/>
    <w:rsid w:val="001A3BA4"/>
    <w:rsid w:val="001A6D1F"/>
    <w:rsid w:val="001B1EA8"/>
    <w:rsid w:val="001B38DC"/>
    <w:rsid w:val="001E30F6"/>
    <w:rsid w:val="00216379"/>
    <w:rsid w:val="00217EE5"/>
    <w:rsid w:val="0023559D"/>
    <w:rsid w:val="00235F5C"/>
    <w:rsid w:val="0024235F"/>
    <w:rsid w:val="002433E2"/>
    <w:rsid w:val="00257FA3"/>
    <w:rsid w:val="00277B56"/>
    <w:rsid w:val="00282A74"/>
    <w:rsid w:val="002849D4"/>
    <w:rsid w:val="00295E70"/>
    <w:rsid w:val="002A19F5"/>
    <w:rsid w:val="002A7D7F"/>
    <w:rsid w:val="002B4922"/>
    <w:rsid w:val="002B69F3"/>
    <w:rsid w:val="002C22C3"/>
    <w:rsid w:val="002C2D19"/>
    <w:rsid w:val="002D10FA"/>
    <w:rsid w:val="002D4C55"/>
    <w:rsid w:val="002E6DED"/>
    <w:rsid w:val="00300956"/>
    <w:rsid w:val="00307EE8"/>
    <w:rsid w:val="00317187"/>
    <w:rsid w:val="0032499A"/>
    <w:rsid w:val="003341F7"/>
    <w:rsid w:val="00347FEC"/>
    <w:rsid w:val="003509DF"/>
    <w:rsid w:val="00356F45"/>
    <w:rsid w:val="00362CCA"/>
    <w:rsid w:val="00366B74"/>
    <w:rsid w:val="003774C0"/>
    <w:rsid w:val="00381F95"/>
    <w:rsid w:val="003A710A"/>
    <w:rsid w:val="003B4307"/>
    <w:rsid w:val="003B659E"/>
    <w:rsid w:val="003C275E"/>
    <w:rsid w:val="003C4FDE"/>
    <w:rsid w:val="003E58DF"/>
    <w:rsid w:val="003F7007"/>
    <w:rsid w:val="00404C4C"/>
    <w:rsid w:val="00407BDE"/>
    <w:rsid w:val="0041423F"/>
    <w:rsid w:val="00414F81"/>
    <w:rsid w:val="00426B9A"/>
    <w:rsid w:val="00436A0F"/>
    <w:rsid w:val="00437150"/>
    <w:rsid w:val="0043750A"/>
    <w:rsid w:val="00447577"/>
    <w:rsid w:val="004732E9"/>
    <w:rsid w:val="004854BB"/>
    <w:rsid w:val="00494493"/>
    <w:rsid w:val="00496606"/>
    <w:rsid w:val="004A5AB5"/>
    <w:rsid w:val="004E5E66"/>
    <w:rsid w:val="004E7ADB"/>
    <w:rsid w:val="00503B4D"/>
    <w:rsid w:val="00504EE9"/>
    <w:rsid w:val="00514E4F"/>
    <w:rsid w:val="00521576"/>
    <w:rsid w:val="005250E6"/>
    <w:rsid w:val="00532F86"/>
    <w:rsid w:val="00542D23"/>
    <w:rsid w:val="0054442C"/>
    <w:rsid w:val="00545E53"/>
    <w:rsid w:val="00550285"/>
    <w:rsid w:val="00562492"/>
    <w:rsid w:val="005624E0"/>
    <w:rsid w:val="00572A20"/>
    <w:rsid w:val="00581618"/>
    <w:rsid w:val="005836F8"/>
    <w:rsid w:val="005918FA"/>
    <w:rsid w:val="00592A86"/>
    <w:rsid w:val="005970EF"/>
    <w:rsid w:val="005B3029"/>
    <w:rsid w:val="005B4801"/>
    <w:rsid w:val="005C23A4"/>
    <w:rsid w:val="005C7EFA"/>
    <w:rsid w:val="005D1CDF"/>
    <w:rsid w:val="005D2BB7"/>
    <w:rsid w:val="005D6FFE"/>
    <w:rsid w:val="005E61A8"/>
    <w:rsid w:val="005F6419"/>
    <w:rsid w:val="0060301D"/>
    <w:rsid w:val="0060543D"/>
    <w:rsid w:val="006104DD"/>
    <w:rsid w:val="006130B5"/>
    <w:rsid w:val="00614DD8"/>
    <w:rsid w:val="00617400"/>
    <w:rsid w:val="00632D29"/>
    <w:rsid w:val="00637FBA"/>
    <w:rsid w:val="0064171D"/>
    <w:rsid w:val="00664950"/>
    <w:rsid w:val="00683220"/>
    <w:rsid w:val="0068781B"/>
    <w:rsid w:val="00687FA0"/>
    <w:rsid w:val="006A3C11"/>
    <w:rsid w:val="006B7010"/>
    <w:rsid w:val="006C3095"/>
    <w:rsid w:val="006E1151"/>
    <w:rsid w:val="006E6311"/>
    <w:rsid w:val="00701D91"/>
    <w:rsid w:val="007145FF"/>
    <w:rsid w:val="00715B2A"/>
    <w:rsid w:val="00733B21"/>
    <w:rsid w:val="007376A9"/>
    <w:rsid w:val="007450F1"/>
    <w:rsid w:val="00751515"/>
    <w:rsid w:val="007626B7"/>
    <w:rsid w:val="0078212B"/>
    <w:rsid w:val="00784DF6"/>
    <w:rsid w:val="00785232"/>
    <w:rsid w:val="007A2588"/>
    <w:rsid w:val="007B186C"/>
    <w:rsid w:val="007C1696"/>
    <w:rsid w:val="007C3ED0"/>
    <w:rsid w:val="007C48C4"/>
    <w:rsid w:val="007C5971"/>
    <w:rsid w:val="007E42DC"/>
    <w:rsid w:val="007E4668"/>
    <w:rsid w:val="007F54B9"/>
    <w:rsid w:val="00806A76"/>
    <w:rsid w:val="00811C9D"/>
    <w:rsid w:val="00816C80"/>
    <w:rsid w:val="0081797B"/>
    <w:rsid w:val="0082796A"/>
    <w:rsid w:val="0083707A"/>
    <w:rsid w:val="00841BCD"/>
    <w:rsid w:val="00847264"/>
    <w:rsid w:val="00851A8E"/>
    <w:rsid w:val="0085365B"/>
    <w:rsid w:val="008668DA"/>
    <w:rsid w:val="0087494C"/>
    <w:rsid w:val="008826C1"/>
    <w:rsid w:val="00883DFD"/>
    <w:rsid w:val="0089210C"/>
    <w:rsid w:val="00893D2E"/>
    <w:rsid w:val="008A1BF7"/>
    <w:rsid w:val="008A5B0E"/>
    <w:rsid w:val="008B0961"/>
    <w:rsid w:val="008C39F7"/>
    <w:rsid w:val="008F786B"/>
    <w:rsid w:val="0090091A"/>
    <w:rsid w:val="0090373B"/>
    <w:rsid w:val="009042BD"/>
    <w:rsid w:val="00904FE4"/>
    <w:rsid w:val="00917C9B"/>
    <w:rsid w:val="00927740"/>
    <w:rsid w:val="00936159"/>
    <w:rsid w:val="00977E1D"/>
    <w:rsid w:val="009A32FE"/>
    <w:rsid w:val="009B0573"/>
    <w:rsid w:val="009B7B4B"/>
    <w:rsid w:val="009B7C21"/>
    <w:rsid w:val="009E4E6E"/>
    <w:rsid w:val="009E5FA9"/>
    <w:rsid w:val="00A04992"/>
    <w:rsid w:val="00A147AA"/>
    <w:rsid w:val="00A21D71"/>
    <w:rsid w:val="00A22B78"/>
    <w:rsid w:val="00A246F7"/>
    <w:rsid w:val="00A25AE5"/>
    <w:rsid w:val="00A26442"/>
    <w:rsid w:val="00A37002"/>
    <w:rsid w:val="00A4355E"/>
    <w:rsid w:val="00A520D9"/>
    <w:rsid w:val="00A64DA0"/>
    <w:rsid w:val="00A74866"/>
    <w:rsid w:val="00A769A6"/>
    <w:rsid w:val="00A92BCD"/>
    <w:rsid w:val="00AA1B0E"/>
    <w:rsid w:val="00AA47B6"/>
    <w:rsid w:val="00AC06C0"/>
    <w:rsid w:val="00AC163B"/>
    <w:rsid w:val="00AC5CA7"/>
    <w:rsid w:val="00AC6058"/>
    <w:rsid w:val="00AE2BA5"/>
    <w:rsid w:val="00AE56B1"/>
    <w:rsid w:val="00AE6D09"/>
    <w:rsid w:val="00AF7A7C"/>
    <w:rsid w:val="00B02070"/>
    <w:rsid w:val="00B258FE"/>
    <w:rsid w:val="00B26A8A"/>
    <w:rsid w:val="00B408B6"/>
    <w:rsid w:val="00B542DA"/>
    <w:rsid w:val="00B66B7D"/>
    <w:rsid w:val="00B73862"/>
    <w:rsid w:val="00B73F43"/>
    <w:rsid w:val="00B75BBF"/>
    <w:rsid w:val="00B81CDC"/>
    <w:rsid w:val="00BA308C"/>
    <w:rsid w:val="00BA6B66"/>
    <w:rsid w:val="00BA6E48"/>
    <w:rsid w:val="00BD1174"/>
    <w:rsid w:val="00BD3723"/>
    <w:rsid w:val="00BE0AF6"/>
    <w:rsid w:val="00BE1F03"/>
    <w:rsid w:val="00BE58A7"/>
    <w:rsid w:val="00BF2218"/>
    <w:rsid w:val="00C0426B"/>
    <w:rsid w:val="00C045DF"/>
    <w:rsid w:val="00C26D43"/>
    <w:rsid w:val="00C35173"/>
    <w:rsid w:val="00C43F4A"/>
    <w:rsid w:val="00C46548"/>
    <w:rsid w:val="00C574D5"/>
    <w:rsid w:val="00C73F32"/>
    <w:rsid w:val="00C851E4"/>
    <w:rsid w:val="00C87462"/>
    <w:rsid w:val="00CA180C"/>
    <w:rsid w:val="00CB22B2"/>
    <w:rsid w:val="00CC3EE2"/>
    <w:rsid w:val="00CD6C0E"/>
    <w:rsid w:val="00CD7492"/>
    <w:rsid w:val="00CE3A6B"/>
    <w:rsid w:val="00D00211"/>
    <w:rsid w:val="00D006D1"/>
    <w:rsid w:val="00D025AE"/>
    <w:rsid w:val="00D03109"/>
    <w:rsid w:val="00D06309"/>
    <w:rsid w:val="00D349A5"/>
    <w:rsid w:val="00D351EA"/>
    <w:rsid w:val="00D40288"/>
    <w:rsid w:val="00D43403"/>
    <w:rsid w:val="00D50A6B"/>
    <w:rsid w:val="00D5270B"/>
    <w:rsid w:val="00D62E71"/>
    <w:rsid w:val="00D6430D"/>
    <w:rsid w:val="00D66188"/>
    <w:rsid w:val="00D731F6"/>
    <w:rsid w:val="00D740CA"/>
    <w:rsid w:val="00D816F8"/>
    <w:rsid w:val="00D85728"/>
    <w:rsid w:val="00D95481"/>
    <w:rsid w:val="00D96E40"/>
    <w:rsid w:val="00DB0AEA"/>
    <w:rsid w:val="00DC7A13"/>
    <w:rsid w:val="00DE7064"/>
    <w:rsid w:val="00DF2997"/>
    <w:rsid w:val="00E10BC4"/>
    <w:rsid w:val="00E1415D"/>
    <w:rsid w:val="00E213BD"/>
    <w:rsid w:val="00E21734"/>
    <w:rsid w:val="00E233D3"/>
    <w:rsid w:val="00E323E9"/>
    <w:rsid w:val="00E32FB6"/>
    <w:rsid w:val="00E34018"/>
    <w:rsid w:val="00E437D2"/>
    <w:rsid w:val="00E43BF9"/>
    <w:rsid w:val="00E47BC6"/>
    <w:rsid w:val="00E51930"/>
    <w:rsid w:val="00E54B70"/>
    <w:rsid w:val="00E55751"/>
    <w:rsid w:val="00E5652C"/>
    <w:rsid w:val="00E7398E"/>
    <w:rsid w:val="00E82B94"/>
    <w:rsid w:val="00E87217"/>
    <w:rsid w:val="00EA2311"/>
    <w:rsid w:val="00EC7BC3"/>
    <w:rsid w:val="00ED7600"/>
    <w:rsid w:val="00EF6073"/>
    <w:rsid w:val="00EF698B"/>
    <w:rsid w:val="00F1362C"/>
    <w:rsid w:val="00F203EF"/>
    <w:rsid w:val="00F2616B"/>
    <w:rsid w:val="00F414F1"/>
    <w:rsid w:val="00F508B8"/>
    <w:rsid w:val="00F72CB1"/>
    <w:rsid w:val="00F8215E"/>
    <w:rsid w:val="00F824F5"/>
    <w:rsid w:val="00F90FAB"/>
    <w:rsid w:val="00F9374D"/>
    <w:rsid w:val="00FB6924"/>
    <w:rsid w:val="00FC29B9"/>
    <w:rsid w:val="00FC6FD3"/>
    <w:rsid w:val="00FD15E1"/>
    <w:rsid w:val="00FE305C"/>
    <w:rsid w:val="00FF0301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8D7476"/>
  <w15:chartTrackingRefBased/>
  <w15:docId w15:val="{BF87AD19-AC54-4010-A63C-F1AC5D26C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91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913"/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1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553747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8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45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21940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63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29799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83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xmuelle\OneDrive%20-%20Nokia\RAN4\2025-08,%20Bengaluru,%20R4-116\TDoc_Template_RAN4%23116-ligh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RBI5PAMIO524-1616901215-52778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_dlc_DocIdUrl xmlns="71c5aaf6-e6ce-465b-b873-5148d2a4c105">
      <Url>https://nokia.sharepoint.com/sites/gxp/_layouts/15/DocIdRedir.aspx?ID=RBI5PAMIO524-1616901215-52778</Url>
      <Description>RBI5PAMIO524-1616901215-52778</Description>
    </_dlc_DocIdUrl>
    <Comments xmlns="3f2ce089-3858-4176-9a21-a30f9204848e">OK</Comments>
    <HideFromDelve xmlns="71c5aaf6-e6ce-465b-b873-5148d2a4c105">false</HideFromDelve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0BF72C-0D4D-4E2A-A75B-40443407CC9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AC92E8D-05AD-48DE-AA46-06362F01F44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2315865-5867-4F12-89CB-AABA35237BE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56727D3-8BA6-4A73-86B8-1F3CA3FC913E}">
  <ds:schemaRefs>
    <ds:schemaRef ds:uri="http://purl.org/dc/dcmitype/"/>
    <ds:schemaRef ds:uri="3f2ce089-3858-4176-9a21-a30f9204848e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office/infopath/2007/PartnerControls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C65D173A-CB8D-4DFB-90D5-CED12BA797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TDoc_Template_RAN4#116-light.dotx</Template>
  <TotalTime>0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R4-24xxxxx - Discussion on</vt:lpstr>
    </vt:vector>
  </TitlesOfParts>
  <Company/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R4-24xxxxx - Discussion on</dc:title>
  <dc:subject/>
  <dc:creator>Nokia</dc:creator>
  <cp:keywords/>
  <dc:description/>
  <cp:lastModifiedBy>Axel Mueller (Nokia)</cp:lastModifiedBy>
  <cp:revision>2</cp:revision>
  <dcterms:created xsi:type="dcterms:W3CDTF">2025-08-15T13:43:00Z</dcterms:created>
  <dcterms:modified xsi:type="dcterms:W3CDTF">2025-08-15T13:43:00Z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87b279cd-6c47-4baa-be88-a18abedf1533</vt:lpwstr>
  </property>
</Properties>
</file>